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6151D" w14:textId="288E4429" w:rsidR="00BA00A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RAYNALDSON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14:paraId="74D9AB63" w14:textId="3962F7ED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Hedon in Holderness, East Riding of Yorkshire.</w:t>
      </w:r>
    </w:p>
    <w:p w14:paraId="0178D86E" w14:textId="14139B3A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6BA71" w14:textId="019B5324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12BD9" w14:textId="46D24301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Apr.1430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0B615A34" w14:textId="5DA7D0AB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09FD1EA5" w14:textId="4E8D5058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026D9" w14:textId="03EF155F" w:rsid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139C61" w14:textId="0EC9E69A" w:rsidR="001F28CB" w:rsidRPr="001F28CB" w:rsidRDefault="001F28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1F28CB" w:rsidRPr="001F28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18353" w14:textId="77777777" w:rsidR="001F28CB" w:rsidRDefault="001F28CB" w:rsidP="009139A6">
      <w:r>
        <w:separator/>
      </w:r>
    </w:p>
  </w:endnote>
  <w:endnote w:type="continuationSeparator" w:id="0">
    <w:p w14:paraId="66AD8C7E" w14:textId="77777777" w:rsidR="001F28CB" w:rsidRDefault="001F28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0B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4F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02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4C3CA" w14:textId="77777777" w:rsidR="001F28CB" w:rsidRDefault="001F28CB" w:rsidP="009139A6">
      <w:r>
        <w:separator/>
      </w:r>
    </w:p>
  </w:footnote>
  <w:footnote w:type="continuationSeparator" w:id="0">
    <w:p w14:paraId="41B659FE" w14:textId="77777777" w:rsidR="001F28CB" w:rsidRDefault="001F28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4DD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61C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CAC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CB"/>
    <w:rsid w:val="000666E0"/>
    <w:rsid w:val="001F28C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70D27"/>
  <w15:chartTrackingRefBased/>
  <w15:docId w15:val="{22C6577A-7BA3-46A9-B7A1-3AF36C03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2021-07-26T10:02:00Z</dcterms:created>
  <dcterms:modified xsi:type="dcterms:W3CDTF">2021-07-26T10:05:00Z</dcterms:modified>
</cp:coreProperties>
</file>